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77E" w:rsidRDefault="00E7677E">
      <w:r>
        <w:t>Name: _______________________________________</w:t>
      </w:r>
      <w:r>
        <w:tab/>
      </w:r>
      <w:r>
        <w:tab/>
      </w:r>
      <w:r>
        <w:tab/>
        <w:t>Date: _________________________</w:t>
      </w:r>
    </w:p>
    <w:p w:rsidR="00E7677E" w:rsidRDefault="00E7677E"/>
    <w:p w:rsidR="00E7677E" w:rsidRDefault="00E7677E" w:rsidP="007D26DD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Mathematics </w:t>
      </w:r>
      <w:r w:rsidRPr="007D26DD">
        <w:rPr>
          <w:b/>
          <w:sz w:val="32"/>
          <w:u w:val="single"/>
        </w:rPr>
        <w:t>Open-Ended Item</w:t>
      </w:r>
      <w:r>
        <w:rPr>
          <w:b/>
          <w:sz w:val="32"/>
          <w:u w:val="single"/>
        </w:rPr>
        <w:t>- Algebra I Chapter 3</w:t>
      </w:r>
    </w:p>
    <w:p w:rsidR="00E7677E" w:rsidRDefault="00E7677E" w:rsidP="007D26DD">
      <w:r>
        <w:t xml:space="preserve">A bus leaves school at 1PM.   It travels at an average rate of 45 mi/hr.  A car leaves school an hour later.  It travels at a rate of 60 mi/hr.  The car travels the same route as the bus.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952"/>
        <w:gridCol w:w="2952"/>
        <w:gridCol w:w="2952"/>
      </w:tblGrid>
      <w:tr w:rsidR="00E7677E" w:rsidTr="00D0156D">
        <w:tc>
          <w:tcPr>
            <w:tcW w:w="2952" w:type="dxa"/>
          </w:tcPr>
          <w:p w:rsidR="00E7677E" w:rsidRDefault="00E7677E" w:rsidP="007D26DD">
            <w:r>
              <w:t>Time</w:t>
            </w:r>
          </w:p>
        </w:tc>
        <w:tc>
          <w:tcPr>
            <w:tcW w:w="2952" w:type="dxa"/>
          </w:tcPr>
          <w:p w:rsidR="00E7677E" w:rsidRDefault="00E7677E" w:rsidP="007D26DD">
            <w:r>
              <w:t>Miles traveled by bus</w:t>
            </w:r>
          </w:p>
        </w:tc>
        <w:tc>
          <w:tcPr>
            <w:tcW w:w="2952" w:type="dxa"/>
          </w:tcPr>
          <w:p w:rsidR="00E7677E" w:rsidRDefault="00E7677E" w:rsidP="007D26DD">
            <w:r>
              <w:t>Miles traveled by Car</w:t>
            </w:r>
          </w:p>
        </w:tc>
      </w:tr>
      <w:tr w:rsidR="00E7677E" w:rsidTr="00D0156D">
        <w:tc>
          <w:tcPr>
            <w:tcW w:w="2952" w:type="dxa"/>
          </w:tcPr>
          <w:p w:rsidR="00E7677E" w:rsidRDefault="00E7677E" w:rsidP="007D26DD">
            <w:r>
              <w:t>1</w:t>
            </w:r>
          </w:p>
        </w:tc>
        <w:tc>
          <w:tcPr>
            <w:tcW w:w="2952" w:type="dxa"/>
          </w:tcPr>
          <w:p w:rsidR="00E7677E" w:rsidRDefault="00E7677E" w:rsidP="007D26DD">
            <w:r>
              <w:t>45</w:t>
            </w:r>
          </w:p>
        </w:tc>
        <w:tc>
          <w:tcPr>
            <w:tcW w:w="2952" w:type="dxa"/>
          </w:tcPr>
          <w:p w:rsidR="00E7677E" w:rsidRDefault="00E7677E" w:rsidP="007D26DD">
            <w:r>
              <w:t>0</w:t>
            </w:r>
          </w:p>
        </w:tc>
      </w:tr>
      <w:tr w:rsidR="00E7677E" w:rsidTr="00D0156D">
        <w:tc>
          <w:tcPr>
            <w:tcW w:w="2952" w:type="dxa"/>
          </w:tcPr>
          <w:p w:rsidR="00E7677E" w:rsidRDefault="00E7677E" w:rsidP="007D26DD">
            <w:r>
              <w:t>2</w:t>
            </w:r>
          </w:p>
        </w:tc>
        <w:tc>
          <w:tcPr>
            <w:tcW w:w="2952" w:type="dxa"/>
          </w:tcPr>
          <w:p w:rsidR="00E7677E" w:rsidRDefault="00E7677E" w:rsidP="007D26DD">
            <w:r>
              <w:t>90</w:t>
            </w:r>
          </w:p>
        </w:tc>
        <w:tc>
          <w:tcPr>
            <w:tcW w:w="2952" w:type="dxa"/>
          </w:tcPr>
          <w:p w:rsidR="00E7677E" w:rsidRDefault="00E7677E" w:rsidP="007D26DD">
            <w:r>
              <w:t>60</w:t>
            </w:r>
          </w:p>
        </w:tc>
      </w:tr>
      <w:tr w:rsidR="00E7677E" w:rsidTr="00D0156D">
        <w:tc>
          <w:tcPr>
            <w:tcW w:w="2952" w:type="dxa"/>
          </w:tcPr>
          <w:p w:rsidR="00E7677E" w:rsidRDefault="00E7677E" w:rsidP="007D26DD">
            <w:r>
              <w:t>3</w:t>
            </w:r>
          </w:p>
        </w:tc>
        <w:tc>
          <w:tcPr>
            <w:tcW w:w="2952" w:type="dxa"/>
          </w:tcPr>
          <w:p w:rsidR="00E7677E" w:rsidRDefault="00E7677E" w:rsidP="007D26DD"/>
        </w:tc>
        <w:tc>
          <w:tcPr>
            <w:tcW w:w="2952" w:type="dxa"/>
          </w:tcPr>
          <w:p w:rsidR="00E7677E" w:rsidRDefault="00E7677E" w:rsidP="007D26DD">
            <w:r>
              <w:t>120</w:t>
            </w:r>
          </w:p>
        </w:tc>
      </w:tr>
      <w:tr w:rsidR="00E7677E" w:rsidTr="00D0156D">
        <w:tc>
          <w:tcPr>
            <w:tcW w:w="2952" w:type="dxa"/>
          </w:tcPr>
          <w:p w:rsidR="00E7677E" w:rsidRDefault="00E7677E" w:rsidP="007D26DD">
            <w:r>
              <w:t>4</w:t>
            </w:r>
          </w:p>
        </w:tc>
        <w:tc>
          <w:tcPr>
            <w:tcW w:w="2952" w:type="dxa"/>
          </w:tcPr>
          <w:p w:rsidR="00E7677E" w:rsidRDefault="00E7677E" w:rsidP="007D26DD">
            <w:r>
              <w:t>180</w:t>
            </w:r>
          </w:p>
        </w:tc>
        <w:tc>
          <w:tcPr>
            <w:tcW w:w="2952" w:type="dxa"/>
          </w:tcPr>
          <w:p w:rsidR="00E7677E" w:rsidRDefault="00E7677E" w:rsidP="007D26DD"/>
        </w:tc>
      </w:tr>
    </w:tbl>
    <w:p w:rsidR="00E7677E" w:rsidRPr="007D26DD" w:rsidRDefault="00E7677E" w:rsidP="007D26DD"/>
    <w:p w:rsidR="00E7677E" w:rsidRDefault="00E7677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8736"/>
      </w:tblGrid>
      <w:tr w:rsidR="00E7677E" w:rsidRPr="007F5C5D" w:rsidTr="007F5C5D">
        <w:trPr>
          <w:trHeight w:val="4593"/>
        </w:trPr>
        <w:tc>
          <w:tcPr>
            <w:tcW w:w="8736" w:type="dxa"/>
          </w:tcPr>
          <w:p w:rsidR="00E7677E" w:rsidRDefault="00E7677E">
            <w:r w:rsidRPr="007F5C5D">
              <w:t xml:space="preserve">A.  </w:t>
            </w:r>
            <w:r>
              <w:t>Complete the table to determine the time at which the car catches up with the bus.</w:t>
            </w:r>
          </w:p>
          <w:p w:rsidR="00E7677E" w:rsidRPr="007F5C5D" w:rsidRDefault="00E7677E"/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2523"/>
              <w:gridCol w:w="2872"/>
            </w:tblGrid>
            <w:tr w:rsidR="00E7677E" w:rsidTr="00D0156D">
              <w:trPr>
                <w:trHeight w:val="329"/>
              </w:trPr>
              <w:tc>
                <w:tcPr>
                  <w:tcW w:w="2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>
                  <w:r>
                    <w:t>135</w:t>
                  </w:r>
                </w:p>
              </w:tc>
              <w:tc>
                <w:tcPr>
                  <w:tcW w:w="2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/>
              </w:tc>
            </w:tr>
            <w:tr w:rsidR="00E7677E" w:rsidTr="00D0156D">
              <w:trPr>
                <w:trHeight w:val="329"/>
              </w:trPr>
              <w:tc>
                <w:tcPr>
                  <w:tcW w:w="25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/>
              </w:tc>
              <w:tc>
                <w:tcPr>
                  <w:tcW w:w="2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>
                  <w:r>
                    <w:t>180</w:t>
                  </w:r>
                </w:p>
              </w:tc>
            </w:tr>
          </w:tbl>
          <w:p w:rsidR="00E7677E" w:rsidRDefault="00E7677E"/>
          <w:p w:rsidR="00E7677E" w:rsidRDefault="00E7677E"/>
          <w:p w:rsidR="00E7677E" w:rsidRDefault="00E7677E">
            <w:pPr>
              <w:rPr>
                <w:b/>
              </w:rPr>
            </w:pPr>
            <w:r>
              <w:rPr>
                <w:b/>
              </w:rPr>
              <w:t>(1 score point)</w:t>
            </w:r>
          </w:p>
          <w:p w:rsidR="00E7677E" w:rsidRDefault="00E7677E">
            <w:pPr>
              <w:rPr>
                <w:b/>
              </w:rPr>
            </w:pPr>
          </w:p>
          <w:p w:rsidR="00E7677E" w:rsidRPr="00AA5A52" w:rsidRDefault="00E7677E">
            <w:r>
              <w:rPr>
                <w:b/>
              </w:rPr>
              <w:t xml:space="preserve">                      0.5 point for each correct answer</w:t>
            </w:r>
          </w:p>
        </w:tc>
      </w:tr>
      <w:tr w:rsidR="00E7677E" w:rsidRPr="007F5C5D" w:rsidTr="007F5C5D">
        <w:trPr>
          <w:trHeight w:val="4526"/>
        </w:trPr>
        <w:tc>
          <w:tcPr>
            <w:tcW w:w="8736" w:type="dxa"/>
          </w:tcPr>
          <w:p w:rsidR="00E7677E" w:rsidRDefault="00E7677E" w:rsidP="00AB31B5">
            <w:pPr>
              <w:numPr>
                <w:ilvl w:val="0"/>
                <w:numId w:val="1"/>
              </w:numPr>
            </w:pPr>
            <w:r>
              <w:t>Write an expression to show the speed of the bus.</w:t>
            </w:r>
          </w:p>
          <w:p w:rsidR="00E7677E" w:rsidRDefault="00E7677E" w:rsidP="00C75C42"/>
          <w:p w:rsidR="00E7677E" w:rsidRDefault="00E7677E" w:rsidP="00C75C42">
            <w:pPr>
              <w:ind w:left="720"/>
            </w:pPr>
            <w:r>
              <w:t>45T</w:t>
            </w:r>
          </w:p>
          <w:p w:rsidR="00E7677E" w:rsidRDefault="00E7677E" w:rsidP="00AB31B5">
            <w:pPr>
              <w:ind w:left="720"/>
            </w:pPr>
          </w:p>
          <w:p w:rsidR="00E7677E" w:rsidRDefault="00E7677E" w:rsidP="00AB31B5">
            <w:pPr>
              <w:ind w:left="360"/>
            </w:pPr>
          </w:p>
          <w:p w:rsidR="00E7677E" w:rsidRDefault="00E7677E" w:rsidP="00AB31B5">
            <w:r>
              <w:t xml:space="preserve">             Write an expression to show the speed of the car.</w:t>
            </w:r>
          </w:p>
          <w:p w:rsidR="00E7677E" w:rsidRDefault="00E7677E" w:rsidP="00AB31B5"/>
          <w:p w:rsidR="00E7677E" w:rsidRDefault="00E7677E" w:rsidP="00AB31B5">
            <w:r>
              <w:t xml:space="preserve">               60(T-1)</w:t>
            </w:r>
          </w:p>
          <w:p w:rsidR="00E7677E" w:rsidRDefault="00E7677E" w:rsidP="00AB31B5"/>
          <w:p w:rsidR="00E7677E" w:rsidRDefault="00E7677E" w:rsidP="00AB31B5">
            <w:pPr>
              <w:rPr>
                <w:b/>
              </w:rPr>
            </w:pPr>
            <w:r>
              <w:rPr>
                <w:b/>
              </w:rPr>
              <w:t>( 1 score point)</w:t>
            </w:r>
          </w:p>
          <w:p w:rsidR="00E7677E" w:rsidRDefault="00E7677E" w:rsidP="00AB31B5">
            <w:pPr>
              <w:rPr>
                <w:b/>
              </w:rPr>
            </w:pPr>
          </w:p>
          <w:p w:rsidR="00E7677E" w:rsidRPr="00C75C42" w:rsidRDefault="00E7677E" w:rsidP="00AB31B5">
            <w:r>
              <w:rPr>
                <w:b/>
              </w:rPr>
              <w:t>0.5 point for each correct answer</w:t>
            </w:r>
          </w:p>
        </w:tc>
      </w:tr>
      <w:tr w:rsidR="00E7677E" w:rsidRPr="007F5C5D" w:rsidTr="007F5C5D">
        <w:trPr>
          <w:trHeight w:val="4526"/>
        </w:trPr>
        <w:tc>
          <w:tcPr>
            <w:tcW w:w="8736" w:type="dxa"/>
          </w:tcPr>
          <w:p w:rsidR="00E7677E" w:rsidRDefault="00E7677E" w:rsidP="002B7F7B">
            <w:pPr>
              <w:ind w:left="360"/>
            </w:pPr>
            <w:r>
              <w:t>C. If the speed of the bus was increased by 5mi/h, at what time would the car catch up to the bus?  Use a chart to show your work.</w:t>
            </w:r>
          </w:p>
          <w:p w:rsidR="00E7677E" w:rsidRDefault="00E7677E" w:rsidP="002B7F7B"/>
          <w:p w:rsidR="00E7677E" w:rsidRDefault="00E7677E" w:rsidP="002B7F7B"/>
          <w:p w:rsidR="00E7677E" w:rsidRDefault="00E7677E" w:rsidP="002B7F7B">
            <w:r>
              <w:t>The car would catch up with the bus at 6PM.</w:t>
            </w:r>
          </w:p>
          <w:p w:rsidR="00E7677E" w:rsidRDefault="00E7677E" w:rsidP="002B7F7B">
            <w:r>
              <w:t>Time                                                   Bus                                          Car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2835"/>
              <w:gridCol w:w="2835"/>
              <w:gridCol w:w="2835"/>
            </w:tblGrid>
            <w:tr w:rsidR="00E7677E" w:rsidTr="00D0156D"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50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0</w:t>
                  </w:r>
                </w:p>
              </w:tc>
            </w:tr>
            <w:tr w:rsidR="00E7677E" w:rsidTr="00D0156D"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100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60</w:t>
                  </w:r>
                </w:p>
              </w:tc>
            </w:tr>
            <w:tr w:rsidR="00E7677E" w:rsidTr="00D0156D"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150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120</w:t>
                  </w:r>
                </w:p>
              </w:tc>
            </w:tr>
            <w:tr w:rsidR="00E7677E" w:rsidTr="00D0156D"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4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200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180</w:t>
                  </w:r>
                </w:p>
              </w:tc>
            </w:tr>
            <w:tr w:rsidR="00E7677E" w:rsidTr="00D0156D"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5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250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240</w:t>
                  </w:r>
                </w:p>
              </w:tc>
            </w:tr>
            <w:tr w:rsidR="00E7677E" w:rsidTr="00D0156D"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300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677E" w:rsidRDefault="00E7677E" w:rsidP="002B7F7B">
                  <w:r>
                    <w:t>300</w:t>
                  </w:r>
                </w:p>
              </w:tc>
            </w:tr>
          </w:tbl>
          <w:p w:rsidR="00E7677E" w:rsidRDefault="00E7677E" w:rsidP="002B7F7B"/>
          <w:p w:rsidR="00E7677E" w:rsidRDefault="00E7677E" w:rsidP="002B7F7B">
            <w:pPr>
              <w:rPr>
                <w:b/>
              </w:rPr>
            </w:pPr>
            <w:r>
              <w:rPr>
                <w:b/>
              </w:rPr>
              <w:t>(1 score point)</w:t>
            </w:r>
          </w:p>
          <w:p w:rsidR="00E7677E" w:rsidRDefault="00E7677E" w:rsidP="002B7F7B">
            <w:pPr>
              <w:rPr>
                <w:b/>
              </w:rPr>
            </w:pPr>
          </w:p>
          <w:p w:rsidR="00E7677E" w:rsidRDefault="00E7677E" w:rsidP="002B7F7B">
            <w:pPr>
              <w:rPr>
                <w:b/>
              </w:rPr>
            </w:pPr>
            <w:r>
              <w:rPr>
                <w:b/>
              </w:rPr>
              <w:t xml:space="preserve">                                 0.5 point for correct answer</w:t>
            </w:r>
          </w:p>
          <w:p w:rsidR="00E7677E" w:rsidRPr="00513B35" w:rsidRDefault="00E7677E" w:rsidP="002B7F7B">
            <w:pPr>
              <w:rPr>
                <w:b/>
              </w:rPr>
            </w:pPr>
            <w:r>
              <w:rPr>
                <w:b/>
              </w:rPr>
              <w:t xml:space="preserve">                                 0.5 point for correct data on chart</w:t>
            </w:r>
          </w:p>
          <w:p w:rsidR="00E7677E" w:rsidRDefault="00E7677E" w:rsidP="00AB31B5"/>
          <w:p w:rsidR="00E7677E" w:rsidRDefault="00E7677E" w:rsidP="00AB31B5">
            <w:pPr>
              <w:ind w:left="720"/>
            </w:pPr>
          </w:p>
        </w:tc>
      </w:tr>
      <w:tr w:rsidR="00E7677E" w:rsidRPr="007F5C5D" w:rsidTr="007F5C5D">
        <w:trPr>
          <w:trHeight w:val="4526"/>
        </w:trPr>
        <w:tc>
          <w:tcPr>
            <w:tcW w:w="8736" w:type="dxa"/>
          </w:tcPr>
          <w:p w:rsidR="00E7677E" w:rsidRDefault="00E7677E" w:rsidP="00513B35">
            <w:pPr>
              <w:ind w:left="360"/>
            </w:pPr>
            <w:r>
              <w:t>D. If the car did not leave until 3PM, at what time would it catch up with the bus?  8PM</w:t>
            </w:r>
          </w:p>
          <w:p w:rsidR="00E7677E" w:rsidRDefault="00E7677E" w:rsidP="00513B35"/>
          <w:p w:rsidR="00E7677E" w:rsidRDefault="00E7677E" w:rsidP="00513B35"/>
          <w:p w:rsidR="00E7677E" w:rsidRDefault="00E7677E" w:rsidP="00513B35">
            <w:pPr>
              <w:rPr>
                <w:b/>
              </w:rPr>
            </w:pPr>
            <w:r>
              <w:rPr>
                <w:b/>
              </w:rPr>
              <w:t>(1 score point)</w:t>
            </w:r>
          </w:p>
          <w:p w:rsidR="00E7677E" w:rsidRDefault="00E7677E" w:rsidP="00513B35">
            <w:pPr>
              <w:rPr>
                <w:b/>
              </w:rPr>
            </w:pPr>
          </w:p>
          <w:p w:rsidR="00E7677E" w:rsidRPr="00513B35" w:rsidRDefault="00E7677E" w:rsidP="00513B35">
            <w:pPr>
              <w:rPr>
                <w:b/>
              </w:rPr>
            </w:pPr>
            <w:r>
              <w:rPr>
                <w:b/>
              </w:rPr>
              <w:t>1 point for the correct answer</w:t>
            </w:r>
          </w:p>
          <w:p w:rsidR="00E7677E" w:rsidRDefault="00E7677E" w:rsidP="00513B35"/>
          <w:p w:rsidR="00E7677E" w:rsidRDefault="00E7677E" w:rsidP="00513B35"/>
          <w:p w:rsidR="00E7677E" w:rsidRDefault="00E7677E" w:rsidP="00513B35"/>
          <w:p w:rsidR="00E7677E" w:rsidRDefault="00E7677E" w:rsidP="00513B35"/>
          <w:p w:rsidR="00E7677E" w:rsidRDefault="00E7677E" w:rsidP="00513B35"/>
          <w:p w:rsidR="00E7677E" w:rsidRDefault="00E7677E" w:rsidP="0063552A"/>
          <w:p w:rsidR="00E7677E" w:rsidRDefault="00E7677E" w:rsidP="0063552A"/>
          <w:p w:rsidR="00E7677E" w:rsidRDefault="00E7677E" w:rsidP="0063552A"/>
          <w:p w:rsidR="00E7677E" w:rsidRDefault="00E7677E" w:rsidP="0063552A"/>
          <w:p w:rsidR="00E7677E" w:rsidRDefault="00E7677E" w:rsidP="0063552A"/>
        </w:tc>
      </w:tr>
    </w:tbl>
    <w:p w:rsidR="00E7677E" w:rsidRDefault="00E7677E"/>
    <w:sectPr w:rsidR="00E7677E" w:rsidSect="008561A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35377"/>
    <w:multiLevelType w:val="hybridMultilevel"/>
    <w:tmpl w:val="B6DEE634"/>
    <w:lvl w:ilvl="0" w:tplc="0409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fullPage" w:percent="101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6DD"/>
    <w:rsid w:val="000E24D9"/>
    <w:rsid w:val="0011683A"/>
    <w:rsid w:val="002B7F7B"/>
    <w:rsid w:val="00513B35"/>
    <w:rsid w:val="0063552A"/>
    <w:rsid w:val="00666932"/>
    <w:rsid w:val="006719C0"/>
    <w:rsid w:val="006809D4"/>
    <w:rsid w:val="007D26DD"/>
    <w:rsid w:val="007F5C5D"/>
    <w:rsid w:val="00852BEA"/>
    <w:rsid w:val="008561A8"/>
    <w:rsid w:val="00A64EB9"/>
    <w:rsid w:val="00AA5A52"/>
    <w:rsid w:val="00AB31B5"/>
    <w:rsid w:val="00B85884"/>
    <w:rsid w:val="00C75C42"/>
    <w:rsid w:val="00CF5C07"/>
    <w:rsid w:val="00D0156D"/>
    <w:rsid w:val="00D70AF5"/>
    <w:rsid w:val="00E06BF2"/>
    <w:rsid w:val="00E52584"/>
    <w:rsid w:val="00E7677E"/>
    <w:rsid w:val="00FA2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58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26D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212</Words>
  <Characters>1213</Characters>
  <Application>Microsoft Office Outlook</Application>
  <DocSecurity>0</DocSecurity>
  <Lines>0</Lines>
  <Paragraphs>0</Paragraphs>
  <ScaleCrop>false</ScaleCrop>
  <Company>Harrisburg City School District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_______________________________________</dc:title>
  <dc:subject/>
  <dc:creator>cevans</dc:creator>
  <cp:keywords/>
  <dc:description/>
  <cp:lastModifiedBy>cshatto</cp:lastModifiedBy>
  <cp:revision>2</cp:revision>
  <dcterms:created xsi:type="dcterms:W3CDTF">2010-01-25T16:17:00Z</dcterms:created>
  <dcterms:modified xsi:type="dcterms:W3CDTF">2010-01-25T16:17:00Z</dcterms:modified>
</cp:coreProperties>
</file>